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D677" w14:textId="77777777" w:rsidR="00610520" w:rsidRDefault="00610520" w:rsidP="00610520">
      <w:pPr>
        <w:pStyle w:val="NoSpacing"/>
      </w:pPr>
      <w:r>
        <w:rPr>
          <w:u w:val="single"/>
        </w:rPr>
        <w:t>Robert CRAKE</w:t>
      </w:r>
      <w:r>
        <w:t xml:space="preserve">       </w:t>
      </w:r>
      <w:r>
        <w:t>(fl.1424)</w:t>
      </w:r>
    </w:p>
    <w:p w14:paraId="11CF5386" w14:textId="77777777" w:rsidR="00610520" w:rsidRDefault="00610520" w:rsidP="00610520">
      <w:pPr>
        <w:pStyle w:val="NoSpacing"/>
      </w:pPr>
    </w:p>
    <w:p w14:paraId="59C3E94F" w14:textId="77777777" w:rsidR="00610520" w:rsidRDefault="00610520" w:rsidP="00610520">
      <w:pPr>
        <w:pStyle w:val="NoSpacing"/>
      </w:pPr>
    </w:p>
    <w:p w14:paraId="4BDA6D4A" w14:textId="77777777" w:rsidR="00610520" w:rsidRDefault="00610520" w:rsidP="00610520">
      <w:pPr>
        <w:pStyle w:val="NoSpacing"/>
      </w:pPr>
      <w:r>
        <w:t xml:space="preserve">  5 Jan.1424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un Taunton, Somerset,</w:t>
      </w:r>
    </w:p>
    <w:p w14:paraId="159F97D0" w14:textId="77777777" w:rsidR="00610520" w:rsidRDefault="00610520" w:rsidP="00610520">
      <w:pPr>
        <w:pStyle w:val="NoSpacing"/>
      </w:pPr>
      <w:r>
        <w:tab/>
      </w:r>
      <w:r>
        <w:tab/>
        <w:t>into lands of John Arundell of Bideford(q.v.).</w:t>
      </w:r>
    </w:p>
    <w:p w14:paraId="268FB791" w14:textId="77777777" w:rsidR="00610520" w:rsidRDefault="00610520" w:rsidP="00610520">
      <w:pPr>
        <w:pStyle w:val="NoSpacing"/>
      </w:pPr>
      <w:r>
        <w:tab/>
      </w:r>
      <w:r>
        <w:tab/>
        <w:t>(www.inquisitionspostmortem.ac.uk  ref. eCIPM  22 – 292)</w:t>
      </w:r>
    </w:p>
    <w:p w14:paraId="72820792" w14:textId="77777777" w:rsidR="00610520" w:rsidRDefault="00610520" w:rsidP="00610520">
      <w:pPr>
        <w:pStyle w:val="NoSpacing"/>
      </w:pPr>
    </w:p>
    <w:p w14:paraId="01695A56" w14:textId="77777777" w:rsidR="00610520" w:rsidRDefault="00610520" w:rsidP="00610520">
      <w:pPr>
        <w:pStyle w:val="NoSpacing"/>
      </w:pPr>
    </w:p>
    <w:p w14:paraId="41BB571B" w14:textId="77777777" w:rsidR="00610520" w:rsidRPr="00890782" w:rsidRDefault="00610520" w:rsidP="00610520">
      <w:pPr>
        <w:pStyle w:val="NoSpacing"/>
      </w:pPr>
      <w:r>
        <w:t>6 October 2019</w:t>
      </w:r>
    </w:p>
    <w:p w14:paraId="55C62072" w14:textId="4E5B8C8D" w:rsidR="006B2F86" w:rsidRPr="00610520" w:rsidRDefault="00610520" w:rsidP="00E71FC3">
      <w:pPr>
        <w:pStyle w:val="NoSpacing"/>
      </w:pPr>
      <w:bookmarkStart w:id="0" w:name="_GoBack"/>
      <w:bookmarkEnd w:id="0"/>
    </w:p>
    <w:sectPr w:rsidR="006B2F86" w:rsidRPr="006105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5A0E" w14:textId="77777777" w:rsidR="00610520" w:rsidRDefault="00610520" w:rsidP="00E71FC3">
      <w:pPr>
        <w:spacing w:after="0" w:line="240" w:lineRule="auto"/>
      </w:pPr>
      <w:r>
        <w:separator/>
      </w:r>
    </w:p>
  </w:endnote>
  <w:endnote w:type="continuationSeparator" w:id="0">
    <w:p w14:paraId="3E4E2B10" w14:textId="77777777" w:rsidR="00610520" w:rsidRDefault="006105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47A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799AB" w14:textId="77777777" w:rsidR="00610520" w:rsidRDefault="00610520" w:rsidP="00E71FC3">
      <w:pPr>
        <w:spacing w:after="0" w:line="240" w:lineRule="auto"/>
      </w:pPr>
      <w:r>
        <w:separator/>
      </w:r>
    </w:p>
  </w:footnote>
  <w:footnote w:type="continuationSeparator" w:id="0">
    <w:p w14:paraId="369182B6" w14:textId="77777777" w:rsidR="00610520" w:rsidRDefault="006105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520"/>
    <w:rsid w:val="001A7C09"/>
    <w:rsid w:val="00577BD5"/>
    <w:rsid w:val="0061052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169E"/>
  <w15:chartTrackingRefBased/>
  <w15:docId w15:val="{5F65BE36-77A0-48B4-805B-D1531641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2019-10-06T18:53:00Z</dcterms:created>
  <dcterms:modified xsi:type="dcterms:W3CDTF">2019-10-06T18:54:00Z</dcterms:modified>
</cp:coreProperties>
</file>